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B1D3B" w14:textId="27FD6621" w:rsidR="005F541E" w:rsidRDefault="005F541E" w:rsidP="005F541E">
      <w:pPr>
        <w:ind w:left="5664" w:firstLine="708"/>
      </w:pPr>
      <w:r>
        <w:t xml:space="preserve">Katowice </w:t>
      </w:r>
      <w:r w:rsidR="00301898">
        <w:t>.....................................</w:t>
      </w:r>
    </w:p>
    <w:p w14:paraId="3F43B9C2" w14:textId="243A230A" w:rsidR="00301898" w:rsidRDefault="00301898" w:rsidP="005F541E">
      <w:pPr>
        <w:ind w:left="5664" w:firstLine="708"/>
      </w:pPr>
    </w:p>
    <w:p w14:paraId="655F0F1F" w14:textId="0AD405F6" w:rsidR="00301898" w:rsidRDefault="00301898" w:rsidP="005F541E">
      <w:pPr>
        <w:ind w:left="5664" w:firstLine="708"/>
      </w:pPr>
    </w:p>
    <w:p w14:paraId="02F55EDA" w14:textId="77777777" w:rsidR="00301898" w:rsidRDefault="00301898" w:rsidP="005F541E">
      <w:pPr>
        <w:ind w:left="5664" w:firstLine="708"/>
      </w:pPr>
    </w:p>
    <w:p w14:paraId="5B8798F0" w14:textId="1A0B7D09" w:rsidR="00301898" w:rsidRDefault="00301898" w:rsidP="00301898">
      <w:pPr>
        <w:jc w:val="center"/>
      </w:pPr>
      <w:r>
        <w:t>PROTOKÓŁ ODBIORU SIECI CIEPŁOWNICZEJ PREIZOLOWANEJ</w:t>
      </w:r>
    </w:p>
    <w:p w14:paraId="7C03292B" w14:textId="5219945E" w:rsidR="00301898" w:rsidRDefault="00301898" w:rsidP="00301898">
      <w:pPr>
        <w:jc w:val="center"/>
      </w:pPr>
      <w:r>
        <w:t>ROBOTY ZANIKAJĄCE – SPRAWDZENIE JAKOŚCI POŁĄCZEŃ SPAWANYCH</w:t>
      </w:r>
    </w:p>
    <w:p w14:paraId="204F4BBC" w14:textId="0D73BE92" w:rsidR="00301898" w:rsidRDefault="00301898" w:rsidP="00301898">
      <w:r>
        <w:t>Nazwa projektu :</w:t>
      </w:r>
    </w:p>
    <w:p w14:paraId="1D19418B" w14:textId="77777777" w:rsidR="00301898" w:rsidRDefault="00301898" w:rsidP="00301898">
      <w:r>
        <w:t>,,…………………..…………………………………………………………………………………………………</w:t>
      </w:r>
      <w:bookmarkStart w:id="0" w:name="_GoBack"/>
      <w:bookmarkEnd w:id="0"/>
      <w:r>
        <w:t>……………………………………………………………………………………………………………………………………….”</w:t>
      </w:r>
    </w:p>
    <w:p w14:paraId="3C44190B" w14:textId="77777777" w:rsidR="00301898" w:rsidRDefault="00301898" w:rsidP="00301898"/>
    <w:p w14:paraId="51E4CDB2" w14:textId="77777777" w:rsidR="00301898" w:rsidRDefault="00301898" w:rsidP="00301898"/>
    <w:p w14:paraId="3854EB58" w14:textId="1B817EA9" w:rsidR="00301898" w:rsidRDefault="00301898" w:rsidP="00301898">
      <w:pPr>
        <w:spacing w:line="360" w:lineRule="auto"/>
      </w:pPr>
      <w:r>
        <w:t>W dniu ……………….. na odcinku sieci: od ………………… do …………………… dokonano wizualnegej oceny połaczeń spawanych z wynikiem pozytywnym/negatywnym</w:t>
      </w:r>
      <w:r>
        <w:rPr>
          <w:rFonts w:cs="Arial"/>
        </w:rPr>
        <w:t>*</w:t>
      </w:r>
    </w:p>
    <w:p w14:paraId="2CD5618B" w14:textId="578CD84D" w:rsidR="00301898" w:rsidRDefault="00301898" w:rsidP="00301898">
      <w:pPr>
        <w:spacing w:line="360" w:lineRule="auto"/>
      </w:pPr>
      <w:r>
        <w:t>Na podstawie dołączonych protokołów Nr ……………….. z dnia ………………… badań ultradźwiękowych* / RTG* spawów dopuszcza* / nie dopuszcza* się połączenia spawane do izolowania (mufowania).</w:t>
      </w:r>
    </w:p>
    <w:p w14:paraId="5152E600" w14:textId="744E7AA5" w:rsidR="00301898" w:rsidRDefault="00301898" w:rsidP="00301898">
      <w:pPr>
        <w:spacing w:line="360" w:lineRule="auto"/>
      </w:pPr>
    </w:p>
    <w:p w14:paraId="01C3F452" w14:textId="77777777" w:rsidR="00301898" w:rsidRDefault="00301898" w:rsidP="00301898">
      <w:pPr>
        <w:spacing w:line="360" w:lineRule="auto"/>
      </w:pPr>
    </w:p>
    <w:p w14:paraId="4EE24BD8" w14:textId="77777777" w:rsidR="00301898" w:rsidRDefault="00301898" w:rsidP="00301898">
      <w:pPr>
        <w:spacing w:line="360" w:lineRule="auto"/>
      </w:pPr>
      <w:r>
        <w:t xml:space="preserve">Uwagi : </w:t>
      </w:r>
    </w:p>
    <w:p w14:paraId="0C878B03" w14:textId="72BC520D" w:rsidR="00301898" w:rsidRDefault="00301898" w:rsidP="00301898">
      <w:pPr>
        <w:spacing w:line="360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……………………………………………………………...........</w:t>
      </w:r>
    </w:p>
    <w:p w14:paraId="42DFBD91" w14:textId="77777777" w:rsidR="00301898" w:rsidRDefault="00301898" w:rsidP="00301898">
      <w:pPr>
        <w:spacing w:line="360" w:lineRule="auto"/>
      </w:pPr>
    </w:p>
    <w:p w14:paraId="46EC9BFA" w14:textId="4D70F71D" w:rsidR="00301898" w:rsidRDefault="00301898" w:rsidP="00301898">
      <w:pPr>
        <w:spacing w:line="360" w:lineRule="auto"/>
      </w:pPr>
      <w:r>
        <w:t>Wykonawca oświadcza, że roboty zostały wykonane, zgodnie z projektem technicznym.</w:t>
      </w:r>
    </w:p>
    <w:p w14:paraId="530D248B" w14:textId="2F9851D0" w:rsidR="005F541E" w:rsidRDefault="00301898" w:rsidP="00301898">
      <w:pPr>
        <w:spacing w:line="360" w:lineRule="auto"/>
      </w:pPr>
      <w:r>
        <w:t>Na tym protokół zakończono i po przeczytaniu podpisano.</w:t>
      </w:r>
    </w:p>
    <w:p w14:paraId="018762E5" w14:textId="41E9A5DC" w:rsidR="00301898" w:rsidRDefault="00301898" w:rsidP="00301898">
      <w:pPr>
        <w:spacing w:line="360" w:lineRule="auto"/>
      </w:pPr>
    </w:p>
    <w:p w14:paraId="3B8CCB61" w14:textId="4DB7BF02" w:rsidR="00301898" w:rsidRDefault="00301898" w:rsidP="00301898">
      <w:pPr>
        <w:spacing w:line="360" w:lineRule="auto"/>
      </w:pPr>
      <w:r>
        <w:t xml:space="preserve">1.Upoważniony przestawiciel Wykonawcy </w:t>
      </w:r>
      <w:r>
        <w:tab/>
      </w:r>
      <w:r>
        <w:tab/>
        <w:t>..............................................................................................</w:t>
      </w:r>
    </w:p>
    <w:p w14:paraId="01E48605" w14:textId="36F61335" w:rsidR="00301898" w:rsidRDefault="00301898" w:rsidP="00301898">
      <w:pPr>
        <w:spacing w:line="360" w:lineRule="auto"/>
      </w:pPr>
    </w:p>
    <w:p w14:paraId="194BA43C" w14:textId="4E452388" w:rsidR="00301898" w:rsidRDefault="00301898" w:rsidP="00301898">
      <w:pPr>
        <w:spacing w:line="360" w:lineRule="auto"/>
      </w:pPr>
      <w:r>
        <w:t xml:space="preserve">2.Inspektor Nadzoru </w:t>
      </w:r>
      <w:r>
        <w:tab/>
      </w:r>
      <w:r>
        <w:tab/>
      </w:r>
      <w:r>
        <w:tab/>
      </w:r>
      <w:r>
        <w:tab/>
        <w:t>................................................................................................</w:t>
      </w:r>
      <w:r>
        <w:tab/>
      </w:r>
      <w:r>
        <w:tab/>
      </w:r>
    </w:p>
    <w:sectPr w:rsidR="00301898" w:rsidSect="00A31443">
      <w:head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AB71A" w14:textId="77777777" w:rsidR="00887454" w:rsidRDefault="00887454" w:rsidP="00B11E33">
      <w:pPr>
        <w:spacing w:line="240" w:lineRule="auto"/>
      </w:pPr>
      <w:r>
        <w:separator/>
      </w:r>
    </w:p>
  </w:endnote>
  <w:endnote w:type="continuationSeparator" w:id="0">
    <w:p w14:paraId="2C2C90E3" w14:textId="77777777" w:rsidR="00887454" w:rsidRDefault="00887454" w:rsidP="00B11E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CC3EE" w14:textId="77777777" w:rsidR="007E4CFC" w:rsidRPr="00B516A3" w:rsidRDefault="00CD2B18" w:rsidP="007E4CFC">
    <w:pPr>
      <w:spacing w:line="240" w:lineRule="auto"/>
      <w:ind w:left="-2552" w:firstLine="2552"/>
      <w:rPr>
        <w:rFonts w:cs="Arial"/>
        <w:b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noProof/>
        <w:color w:val="595959" w:themeColor="text1" w:themeTint="A6"/>
        <w:sz w:val="15"/>
        <w:szCs w:val="15"/>
        <w:lang w:val="pl-PL" w:eastAsia="pl-P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C8ABDB9" wp14:editId="219D4A36">
              <wp:simplePos x="0" y="0"/>
              <wp:positionH relativeFrom="column">
                <wp:posOffset>3595370</wp:posOffset>
              </wp:positionH>
              <wp:positionV relativeFrom="paragraph">
                <wp:posOffset>99695</wp:posOffset>
              </wp:positionV>
              <wp:extent cx="2133600" cy="527050"/>
              <wp:effectExtent l="0" t="0" r="0" b="63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3600" cy="5270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63FE28" w14:textId="77777777" w:rsidR="00B844F0" w:rsidRPr="00B516A3" w:rsidRDefault="00B844F0" w:rsidP="00B844F0">
                          <w:pPr>
                            <w:pStyle w:val="ADRESSE"/>
                            <w:tabs>
                              <w:tab w:val="clear" w:pos="170"/>
                              <w:tab w:val="clear" w:pos="284"/>
                            </w:tabs>
                            <w:rPr>
                              <w:rFonts w:cs="Arial"/>
                              <w:color w:val="808080"/>
                              <w:sz w:val="15"/>
                            </w:rPr>
                          </w:pPr>
                          <w:r w:rsidRPr="00B516A3">
                            <w:rPr>
                              <w:rFonts w:cs="Arial"/>
                              <w:color w:val="808080"/>
                              <w:sz w:val="15"/>
                            </w:rPr>
                            <w:t>T: +48 32 603 57 00</w:t>
                          </w:r>
                        </w:p>
                        <w:p w14:paraId="611A293C" w14:textId="77777777" w:rsidR="00B844F0" w:rsidRPr="00CD2B18" w:rsidRDefault="00553A57" w:rsidP="00B844F0">
                          <w:pPr>
                            <w:pStyle w:val="ADRESSE"/>
                            <w:tabs>
                              <w:tab w:val="clear" w:pos="170"/>
                              <w:tab w:val="clear" w:pos="284"/>
                            </w:tabs>
                            <w:rPr>
                              <w:rFonts w:cs="Arial"/>
                              <w:color w:val="FF0000"/>
                              <w:sz w:val="15"/>
                            </w:rPr>
                          </w:pPr>
                          <w:r>
                            <w:rPr>
                              <w:rFonts w:cs="Arial"/>
                              <w:sz w:val="15"/>
                            </w:rPr>
                            <w:t>s</w:t>
                          </w:r>
                          <w:r w:rsidR="00340503" w:rsidRPr="00340503">
                            <w:rPr>
                              <w:rFonts w:cs="Arial"/>
                              <w:sz w:val="15"/>
                            </w:rPr>
                            <w:t>ekretariat</w:t>
                          </w:r>
                          <w:r w:rsidR="00044D03">
                            <w:rPr>
                              <w:rFonts w:cs="Arial"/>
                              <w:sz w:val="15"/>
                            </w:rPr>
                            <w:t>.dpe</w:t>
                          </w:r>
                          <w:r w:rsidR="00340503" w:rsidRPr="00340503">
                            <w:rPr>
                              <w:rFonts w:cs="Arial"/>
                              <w:sz w:val="15"/>
                            </w:rPr>
                            <w:t>@dalkia.com</w:t>
                          </w:r>
                        </w:p>
                        <w:p w14:paraId="43ACC16E" w14:textId="77777777" w:rsidR="00CD2B18" w:rsidRPr="00B516A3" w:rsidRDefault="00A31443" w:rsidP="00B844F0">
                          <w:pPr>
                            <w:pStyle w:val="ADRESSE"/>
                            <w:tabs>
                              <w:tab w:val="clear" w:pos="170"/>
                              <w:tab w:val="clear" w:pos="284"/>
                            </w:tabs>
                            <w:rPr>
                              <w:rFonts w:cs="Arial"/>
                              <w:color w:val="808080"/>
                              <w:sz w:val="15"/>
                            </w:rPr>
                          </w:pPr>
                          <w:r w:rsidRPr="00A31443">
                            <w:rPr>
                              <w:rFonts w:cs="Arial"/>
                              <w:color w:val="808080"/>
                              <w:sz w:val="15"/>
                            </w:rPr>
                            <w:t>dalkiapols</w:t>
                          </w:r>
                          <w:r>
                            <w:rPr>
                              <w:rFonts w:cs="Arial"/>
                              <w:color w:val="808080"/>
                              <w:sz w:val="15"/>
                            </w:rPr>
                            <w:t>kaenergia.com</w:t>
                          </w:r>
                          <w:r w:rsidR="00CD2B18">
                            <w:rPr>
                              <w:rFonts w:cs="Arial"/>
                              <w:color w:val="808080"/>
                              <w:sz w:val="15"/>
                            </w:rPr>
                            <w:t xml:space="preserve"> </w:t>
                          </w:r>
                        </w:p>
                        <w:p w14:paraId="5585829C" w14:textId="77777777" w:rsidR="00B844F0" w:rsidRPr="00B516A3" w:rsidRDefault="00B844F0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6C8ABDB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283.1pt;margin-top:7.85pt;width:168pt;height:41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" filled="f" stroked="f">
              <v:textbox>
                <w:txbxContent>
                  <w:p w14:paraId="5263FE28" w14:textId="77777777" w:rsidR="00B844F0" w:rsidRPr="00B516A3" w:rsidRDefault="00B844F0" w:rsidP="00B844F0">
                    <w:pPr>
                      <w:pStyle w:val="ADRESSE"/>
                      <w:tabs>
                        <w:tab w:val="clear" w:pos="170"/>
                        <w:tab w:val="clear" w:pos="284"/>
                      </w:tabs>
                      <w:rPr>
                        <w:rFonts w:cs="Arial"/>
                        <w:color w:val="808080"/>
                        <w:sz w:val="15"/>
                      </w:rPr>
                    </w:pPr>
                    <w:r w:rsidRPr="00B516A3">
                      <w:rPr>
                        <w:rFonts w:cs="Arial"/>
                        <w:color w:val="808080"/>
                        <w:sz w:val="15"/>
                      </w:rPr>
                      <w:t>T: +48 32 603 57 00</w:t>
                    </w:r>
                  </w:p>
                  <w:p w14:paraId="611A293C" w14:textId="77777777" w:rsidR="00B844F0" w:rsidRPr="00CD2B18" w:rsidRDefault="00553A57" w:rsidP="00B844F0">
                    <w:pPr>
                      <w:pStyle w:val="ADRESSE"/>
                      <w:tabs>
                        <w:tab w:val="clear" w:pos="170"/>
                        <w:tab w:val="clear" w:pos="284"/>
                      </w:tabs>
                      <w:rPr>
                        <w:rFonts w:cs="Arial"/>
                        <w:color w:val="FF0000"/>
                        <w:sz w:val="15"/>
                      </w:rPr>
                    </w:pPr>
                    <w:r>
                      <w:rPr>
                        <w:rFonts w:cs="Arial"/>
                        <w:sz w:val="15"/>
                      </w:rPr>
                      <w:t>s</w:t>
                    </w:r>
                    <w:r w:rsidR="00340503" w:rsidRPr="00340503">
                      <w:rPr>
                        <w:rFonts w:cs="Arial"/>
                        <w:sz w:val="15"/>
                      </w:rPr>
                      <w:t>ekretariat</w:t>
                    </w:r>
                    <w:r w:rsidR="00044D03">
                      <w:rPr>
                        <w:rFonts w:cs="Arial"/>
                        <w:sz w:val="15"/>
                      </w:rPr>
                      <w:t>.dpe</w:t>
                    </w:r>
                    <w:r w:rsidR="00340503" w:rsidRPr="00340503">
                      <w:rPr>
                        <w:rFonts w:cs="Arial"/>
                        <w:sz w:val="15"/>
                      </w:rPr>
                      <w:t>@dalkia.com</w:t>
                    </w:r>
                  </w:p>
                  <w:p w14:paraId="43ACC16E" w14:textId="77777777" w:rsidR="00CD2B18" w:rsidRPr="00B516A3" w:rsidRDefault="00A31443" w:rsidP="00B844F0">
                    <w:pPr>
                      <w:pStyle w:val="ADRESSE"/>
                      <w:tabs>
                        <w:tab w:val="clear" w:pos="170"/>
                        <w:tab w:val="clear" w:pos="284"/>
                      </w:tabs>
                      <w:rPr>
                        <w:rFonts w:cs="Arial"/>
                        <w:color w:val="808080"/>
                        <w:sz w:val="15"/>
                      </w:rPr>
                    </w:pPr>
                    <w:r w:rsidRPr="00A31443">
                      <w:rPr>
                        <w:rFonts w:cs="Arial"/>
                        <w:color w:val="808080"/>
                        <w:sz w:val="15"/>
                      </w:rPr>
                      <w:t>dalkiapols</w:t>
                    </w:r>
                    <w:r>
                      <w:rPr>
                        <w:rFonts w:cs="Arial"/>
                        <w:color w:val="808080"/>
                        <w:sz w:val="15"/>
                      </w:rPr>
                      <w:t>kaenergia.com</w:t>
                    </w:r>
                    <w:r w:rsidR="00CD2B18">
                      <w:rPr>
                        <w:rFonts w:cs="Arial"/>
                        <w:color w:val="808080"/>
                        <w:sz w:val="15"/>
                      </w:rPr>
                      <w:t xml:space="preserve"> </w:t>
                    </w:r>
                  </w:p>
                  <w:p w14:paraId="5585829C" w14:textId="77777777" w:rsidR="00B844F0" w:rsidRPr="00B516A3" w:rsidRDefault="00B844F0"/>
                </w:txbxContent>
              </v:textbox>
              <w10:wrap type="square"/>
            </v:shape>
          </w:pict>
        </mc:Fallback>
      </mc:AlternateContent>
    </w:r>
    <w:r w:rsidR="00C771C0" w:rsidRPr="00B516A3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A34B197" wp14:editId="428DBBA2">
              <wp:simplePos x="0" y="0"/>
              <wp:positionH relativeFrom="column">
                <wp:posOffset>3574646</wp:posOffset>
              </wp:positionH>
              <wp:positionV relativeFrom="paragraph">
                <wp:posOffset>5803</wp:posOffset>
              </wp:positionV>
              <wp:extent cx="0" cy="576125"/>
              <wp:effectExtent l="0" t="0" r="38100" b="33655"/>
              <wp:wrapNone/>
              <wp:docPr id="3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5761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24E0592D" id="Łącznik prosty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1.45pt,.45pt" to="281.45pt,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" strokecolor="black [3200]" strokeweight=".5pt">
              <v:stroke joinstyle="miter"/>
            </v:line>
          </w:pict>
        </mc:Fallback>
      </mc:AlternateContent>
    </w:r>
    <w:r w:rsidR="00A31443" w:rsidRPr="00A31443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w:t>Dalkia Polska Energia S</w:t>
    </w:r>
    <w:r w:rsidR="00805D7E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w:t>.</w:t>
    </w:r>
    <w:r w:rsidR="00A31443" w:rsidRPr="00A31443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w:t>A</w:t>
    </w:r>
    <w:r w:rsidR="00805D7E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w:t>.</w:t>
    </w:r>
  </w:p>
  <w:p w14:paraId="013555C2" w14:textId="77777777" w:rsidR="007E4CFC" w:rsidRPr="00B516A3" w:rsidRDefault="007E4CFC" w:rsidP="007E4CFC">
    <w:pPr>
      <w:spacing w:line="240" w:lineRule="auto"/>
      <w:ind w:left="-2552" w:firstLine="2552"/>
      <w:rPr>
        <w:rFonts w:cs="Arial"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color w:val="595959" w:themeColor="text1" w:themeTint="A6"/>
        <w:sz w:val="15"/>
        <w:szCs w:val="15"/>
        <w:lang w:val="pl-PL"/>
      </w:rPr>
      <w:t>ul. Ścigały 14, 40-205 Katowice, Polska</w:t>
    </w:r>
  </w:p>
  <w:p w14:paraId="7627B436" w14:textId="77777777" w:rsidR="00B844F0" w:rsidRPr="00B516A3" w:rsidRDefault="007E4CFC" w:rsidP="007E4CFC">
    <w:pPr>
      <w:spacing w:line="240" w:lineRule="auto"/>
      <w:ind w:left="-2552" w:firstLine="2552"/>
      <w:rPr>
        <w:rFonts w:cs="Arial"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color w:val="595959" w:themeColor="text1" w:themeTint="A6"/>
        <w:sz w:val="15"/>
        <w:szCs w:val="15"/>
        <w:lang w:val="pl-PL"/>
      </w:rPr>
      <w:t xml:space="preserve">KRS: 0000166177, Sąd Rejonowy Katowice – Wschód w Katowicach, </w:t>
    </w:r>
  </w:p>
  <w:p w14:paraId="6C39796C" w14:textId="77777777" w:rsidR="007E4CFC" w:rsidRPr="00B516A3" w:rsidRDefault="007E4CFC" w:rsidP="007E4CFC">
    <w:pPr>
      <w:spacing w:line="240" w:lineRule="auto"/>
      <w:ind w:left="-2552" w:firstLine="2552"/>
      <w:rPr>
        <w:rFonts w:cs="Arial"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color w:val="595959" w:themeColor="text1" w:themeTint="A6"/>
        <w:sz w:val="15"/>
        <w:szCs w:val="15"/>
        <w:lang w:val="pl-PL"/>
      </w:rPr>
      <w:t xml:space="preserve">Wydział VIII Gospodarczy Krajowego Rejestru Sądowego              </w:t>
    </w:r>
  </w:p>
  <w:p w14:paraId="73F408B6" w14:textId="77777777" w:rsidR="007E4CFC" w:rsidRPr="00B516A3" w:rsidRDefault="007E4CFC" w:rsidP="007E4CFC">
    <w:pPr>
      <w:spacing w:line="240" w:lineRule="auto"/>
      <w:ind w:left="-2552" w:firstLine="2552"/>
      <w:rPr>
        <w:rFonts w:cs="Arial"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color w:val="595959" w:themeColor="text1" w:themeTint="A6"/>
        <w:sz w:val="15"/>
        <w:szCs w:val="15"/>
        <w:lang w:val="pl-PL"/>
      </w:rPr>
      <w:t>NIP: 954-18-63-415, Regon: 273247884, Kapitał zakładowy: 202 265 035,70 PLN</w:t>
    </w:r>
  </w:p>
  <w:p w14:paraId="73FF1E48" w14:textId="77777777" w:rsidR="007E4CFC" w:rsidRPr="00B516A3" w:rsidRDefault="007E4CFC">
    <w:pPr>
      <w:pStyle w:val="Stopka"/>
      <w:rPr>
        <w:color w:val="595959" w:themeColor="text1" w:themeTint="A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59968" w14:textId="77777777" w:rsidR="00887454" w:rsidRDefault="00887454" w:rsidP="00B11E33">
      <w:pPr>
        <w:spacing w:line="240" w:lineRule="auto"/>
      </w:pPr>
      <w:r>
        <w:separator/>
      </w:r>
    </w:p>
  </w:footnote>
  <w:footnote w:type="continuationSeparator" w:id="0">
    <w:p w14:paraId="3DEBEF17" w14:textId="77777777" w:rsidR="00887454" w:rsidRDefault="00887454" w:rsidP="00B11E3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18BDE" w14:textId="77777777" w:rsidR="00000B78" w:rsidRDefault="00000B78">
    <w:pPr>
      <w:pStyle w:val="Nagwek"/>
    </w:pPr>
    <w:r>
      <w:rPr>
        <w:noProof/>
        <w:lang w:eastAsia="pl-PL"/>
      </w:rPr>
      <w:drawing>
        <wp:inline distT="0" distB="0" distL="0" distR="0" wp14:anchorId="286D7193" wp14:editId="09AACEC6">
          <wp:extent cx="792000" cy="302400"/>
          <wp:effectExtent l="0" t="0" r="8255" b="2540"/>
          <wp:docPr id="194" name="Obraz 194" descr="E:\prace\Dalkia _Anna\Logo Dalkia EDF Group\2_Couleur RVB\PNG\Dalkia EDF Group_RV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ace\Dalkia _Anna\Logo Dalkia EDF Group\2_Couleur RVB\PNG\Dalkia EDF Group_RV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" cy="30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BA64B" w14:textId="77777777" w:rsidR="00504CF2" w:rsidRDefault="00B11E33" w:rsidP="00504CF2">
    <w:pPr>
      <w:pStyle w:val="Nagwek"/>
      <w:tabs>
        <w:tab w:val="left" w:pos="2231"/>
      </w:tabs>
      <w:rPr>
        <w:rFonts w:ascii="Arial" w:hAnsi="Arial" w:cs="Arial"/>
        <w:color w:val="ED7D31" w:themeColor="accent2"/>
        <w:sz w:val="18"/>
        <w:szCs w:val="18"/>
        <w:shd w:val="clear" w:color="auto" w:fill="FFFFFF"/>
      </w:rPr>
    </w:pPr>
    <w:r>
      <w:rPr>
        <w:noProof/>
        <w:lang w:eastAsia="pl-PL"/>
      </w:rPr>
      <w:drawing>
        <wp:inline distT="0" distB="0" distL="0" distR="0" wp14:anchorId="78CB4882" wp14:editId="29A9A77A">
          <wp:extent cx="1170000" cy="446400"/>
          <wp:effectExtent l="0" t="0" r="0" b="0"/>
          <wp:docPr id="195" name="Obraz 195" descr="E:\prace\Dalkia _Anna\Logo Dalkia EDF Group\2_Couleur RVB\PNG\Dalkia EDF Group_RV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ace\Dalkia _Anna\Logo Dalkia EDF Group\2_Couleur RVB\PNG\Dalkia EDF Group_RV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000" cy="44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075A6A" w14:textId="402BDA4C" w:rsidR="00504CF2" w:rsidRDefault="00B631D8" w:rsidP="00504CF2">
    <w:pPr>
      <w:pStyle w:val="Nagwek"/>
      <w:tabs>
        <w:tab w:val="left" w:pos="2231"/>
      </w:tabs>
      <w:rPr>
        <w:rFonts w:ascii="Arial" w:hAnsi="Arial" w:cs="Arial"/>
        <w:color w:val="ED7D31" w:themeColor="accent2"/>
        <w:sz w:val="18"/>
        <w:szCs w:val="18"/>
        <w:shd w:val="clear" w:color="auto" w:fill="FFFFFF"/>
      </w:rPr>
    </w:pPr>
    <w:r>
      <w:rPr>
        <w:rFonts w:ascii="Arial" w:hAnsi="Arial" w:cs="Arial"/>
        <w:color w:val="ED7D31" w:themeColor="accent2"/>
        <w:sz w:val="18"/>
        <w:szCs w:val="18"/>
        <w:shd w:val="clear" w:color="auto" w:fill="FFFFFF"/>
      </w:rPr>
      <w:tab/>
    </w:r>
    <w:r>
      <w:rPr>
        <w:rFonts w:ascii="Arial" w:hAnsi="Arial" w:cs="Arial"/>
        <w:color w:val="ED7D31" w:themeColor="accent2"/>
        <w:sz w:val="18"/>
        <w:szCs w:val="18"/>
        <w:shd w:val="clear" w:color="auto" w:fill="FFFFFF"/>
      </w:rPr>
      <w:tab/>
    </w:r>
    <w:r>
      <w:rPr>
        <w:rFonts w:ascii="Arial" w:hAnsi="Arial" w:cs="Arial"/>
        <w:color w:val="ED7D31" w:themeColor="accent2"/>
        <w:sz w:val="18"/>
        <w:szCs w:val="18"/>
        <w:shd w:val="clear" w:color="auto" w:fill="FFFFFF"/>
      </w:rPr>
      <w:tab/>
    </w:r>
    <w:r w:rsidRPr="00B631D8">
      <w:rPr>
        <w:rFonts w:ascii="Arial" w:hAnsi="Arial" w:cs="Arial"/>
        <w:sz w:val="18"/>
        <w:szCs w:val="18"/>
        <w:shd w:val="clear" w:color="auto" w:fill="FFFFFF"/>
      </w:rPr>
      <w:t xml:space="preserve">Załącznik </w:t>
    </w:r>
    <w:r w:rsidR="0024111E">
      <w:rPr>
        <w:rFonts w:ascii="Arial" w:hAnsi="Arial" w:cs="Arial"/>
        <w:sz w:val="18"/>
        <w:szCs w:val="18"/>
        <w:shd w:val="clear" w:color="auto" w:fill="FFFFFF"/>
      </w:rPr>
      <w:t>n</w:t>
    </w:r>
    <w:r w:rsidRPr="00B631D8">
      <w:rPr>
        <w:rFonts w:ascii="Arial" w:hAnsi="Arial" w:cs="Arial"/>
        <w:sz w:val="18"/>
        <w:szCs w:val="18"/>
        <w:shd w:val="clear" w:color="auto" w:fill="FFFFFF"/>
      </w:rPr>
      <w:t xml:space="preserve">r </w:t>
    </w:r>
    <w:r w:rsidR="0024111E">
      <w:rPr>
        <w:rFonts w:ascii="Arial" w:hAnsi="Arial" w:cs="Arial"/>
        <w:sz w:val="18"/>
        <w:szCs w:val="18"/>
        <w:shd w:val="clear" w:color="auto" w:fill="FFFFFF"/>
      </w:rPr>
      <w:t>7</w:t>
    </w:r>
  </w:p>
  <w:p w14:paraId="6F244818" w14:textId="77777777" w:rsidR="00504CF2" w:rsidRDefault="00504CF2" w:rsidP="00504CF2">
    <w:pPr>
      <w:pStyle w:val="Nagwek"/>
      <w:tabs>
        <w:tab w:val="left" w:pos="2231"/>
      </w:tabs>
      <w:rPr>
        <w:rFonts w:ascii="Arial" w:hAnsi="Arial" w:cs="Arial"/>
        <w:color w:val="ED7D31" w:themeColor="accent2"/>
        <w:sz w:val="18"/>
        <w:szCs w:val="18"/>
        <w:shd w:val="clear" w:color="auto" w:fill="FFFFFF"/>
      </w:rPr>
    </w:pPr>
  </w:p>
  <w:p w14:paraId="5DEEB007" w14:textId="77777777" w:rsidR="00504CF2" w:rsidRPr="00A753AB" w:rsidRDefault="00504CF2" w:rsidP="00504CF2">
    <w:pPr>
      <w:pStyle w:val="Nagwek"/>
      <w:tabs>
        <w:tab w:val="left" w:pos="2231"/>
      </w:tabs>
      <w:rPr>
        <w:rFonts w:ascii="Arial" w:hAnsi="Arial" w:cs="Arial"/>
        <w:color w:val="ED7D31" w:themeColor="accent2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AB2539"/>
    <w:multiLevelType w:val="hybridMultilevel"/>
    <w:tmpl w:val="72824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3AB"/>
    <w:rsid w:val="00000B78"/>
    <w:rsid w:val="00044D03"/>
    <w:rsid w:val="000E5B95"/>
    <w:rsid w:val="00154717"/>
    <w:rsid w:val="0017735B"/>
    <w:rsid w:val="00180FD0"/>
    <w:rsid w:val="0024111E"/>
    <w:rsid w:val="00280525"/>
    <w:rsid w:val="002827DC"/>
    <w:rsid w:val="00301898"/>
    <w:rsid w:val="00340503"/>
    <w:rsid w:val="003F0D80"/>
    <w:rsid w:val="00406113"/>
    <w:rsid w:val="00450DA5"/>
    <w:rsid w:val="00474E7A"/>
    <w:rsid w:val="004B5863"/>
    <w:rsid w:val="005031AD"/>
    <w:rsid w:val="00503EA7"/>
    <w:rsid w:val="00503EBC"/>
    <w:rsid w:val="00504CF2"/>
    <w:rsid w:val="00553A57"/>
    <w:rsid w:val="00580C74"/>
    <w:rsid w:val="005C7062"/>
    <w:rsid w:val="005F541E"/>
    <w:rsid w:val="006024BC"/>
    <w:rsid w:val="00633C3A"/>
    <w:rsid w:val="0068417C"/>
    <w:rsid w:val="006D3794"/>
    <w:rsid w:val="006E3DBA"/>
    <w:rsid w:val="00753E0D"/>
    <w:rsid w:val="007C75CA"/>
    <w:rsid w:val="007E4CFC"/>
    <w:rsid w:val="007F15A1"/>
    <w:rsid w:val="00805D7E"/>
    <w:rsid w:val="00887454"/>
    <w:rsid w:val="008B0AF1"/>
    <w:rsid w:val="008E2E03"/>
    <w:rsid w:val="0093057F"/>
    <w:rsid w:val="0099521D"/>
    <w:rsid w:val="009A04F5"/>
    <w:rsid w:val="00A31443"/>
    <w:rsid w:val="00A731CB"/>
    <w:rsid w:val="00A753AB"/>
    <w:rsid w:val="00B11E33"/>
    <w:rsid w:val="00B516A3"/>
    <w:rsid w:val="00B631D8"/>
    <w:rsid w:val="00B844F0"/>
    <w:rsid w:val="00B96B53"/>
    <w:rsid w:val="00BC0EBB"/>
    <w:rsid w:val="00BF0D5A"/>
    <w:rsid w:val="00C771C0"/>
    <w:rsid w:val="00CD2B18"/>
    <w:rsid w:val="00CE648C"/>
    <w:rsid w:val="00D15F99"/>
    <w:rsid w:val="00D225DF"/>
    <w:rsid w:val="00DA2536"/>
    <w:rsid w:val="00DE60D1"/>
    <w:rsid w:val="00DF1AE4"/>
    <w:rsid w:val="00E65306"/>
    <w:rsid w:val="00F62900"/>
    <w:rsid w:val="00F72DE2"/>
    <w:rsid w:val="00FF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2905EC"/>
  <w15:chartTrackingRefBased/>
  <w15:docId w15:val="{5C07C9D4-DBC8-461E-B94E-DCC9E1E6F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E4CFC"/>
    <w:pPr>
      <w:spacing w:after="0" w:line="280" w:lineRule="atLeast"/>
      <w:jc w:val="both"/>
    </w:pPr>
    <w:rPr>
      <w:rFonts w:ascii="Arial" w:eastAsia="Times New Roman" w:hAnsi="Arial" w:cs="Times New Roman"/>
      <w:sz w:val="18"/>
      <w:szCs w:val="20"/>
      <w:lang w:val="fr-FR" w:eastAsia="fr-F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1E33"/>
    <w:pPr>
      <w:tabs>
        <w:tab w:val="center" w:pos="4536"/>
        <w:tab w:val="right" w:pos="9072"/>
      </w:tabs>
      <w:spacing w:line="240" w:lineRule="auto"/>
      <w:jc w:val="left"/>
    </w:pPr>
    <w:rPr>
      <w:rFonts w:asciiTheme="minorHAnsi" w:eastAsiaTheme="minorHAnsi" w:hAnsiTheme="minorHAnsi" w:cstheme="minorBidi"/>
      <w:sz w:val="22"/>
      <w:szCs w:val="22"/>
      <w:lang w:val="pl-PL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B11E33"/>
  </w:style>
  <w:style w:type="paragraph" w:styleId="Stopka">
    <w:name w:val="footer"/>
    <w:basedOn w:val="Normalny"/>
    <w:link w:val="StopkaZnak"/>
    <w:uiPriority w:val="99"/>
    <w:unhideWhenUsed/>
    <w:rsid w:val="00B11E33"/>
    <w:pPr>
      <w:tabs>
        <w:tab w:val="center" w:pos="4536"/>
        <w:tab w:val="right" w:pos="9072"/>
      </w:tabs>
      <w:spacing w:line="240" w:lineRule="auto"/>
      <w:jc w:val="left"/>
    </w:pPr>
    <w:rPr>
      <w:rFonts w:asciiTheme="minorHAnsi" w:eastAsiaTheme="minorHAnsi" w:hAnsiTheme="minorHAnsi" w:cstheme="minorBidi"/>
      <w:sz w:val="22"/>
      <w:szCs w:val="22"/>
      <w:lang w:val="pl-PL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B11E33"/>
  </w:style>
  <w:style w:type="paragraph" w:customStyle="1" w:styleId="ADRESSE">
    <w:name w:val="ADRESSE"/>
    <w:uiPriority w:val="99"/>
    <w:rsid w:val="007E4CFC"/>
    <w:pPr>
      <w:tabs>
        <w:tab w:val="left" w:pos="170"/>
        <w:tab w:val="left" w:pos="284"/>
      </w:tabs>
      <w:spacing w:before="40" w:after="0" w:line="240" w:lineRule="auto"/>
    </w:pPr>
    <w:rPr>
      <w:rFonts w:ascii="Arial" w:eastAsia="Times New Roman" w:hAnsi="Arial" w:cs="Times New Roman"/>
      <w:color w:val="BEBEBE"/>
      <w:sz w:val="13"/>
      <w:szCs w:val="20"/>
      <w:lang w:val="fr-FR" w:eastAsia="fr-FR"/>
    </w:rPr>
  </w:style>
  <w:style w:type="character" w:styleId="Hipercze">
    <w:name w:val="Hyperlink"/>
    <w:basedOn w:val="Domylnaczcionkaakapitu"/>
    <w:uiPriority w:val="99"/>
    <w:unhideWhenUsed/>
    <w:rsid w:val="00B844F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44F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2B18"/>
    <w:pPr>
      <w:spacing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2B18"/>
    <w:rPr>
      <w:rFonts w:ascii="Segoe UI" w:eastAsia="Times New Roman" w:hAnsi="Segoe UI" w:cs="Segoe UI"/>
      <w:sz w:val="18"/>
      <w:szCs w:val="18"/>
      <w:lang w:val="fr-FR" w:eastAsia="fr-FR"/>
    </w:rPr>
  </w:style>
  <w:style w:type="paragraph" w:styleId="Akapitzlist">
    <w:name w:val="List Paragraph"/>
    <w:basedOn w:val="Normalny"/>
    <w:uiPriority w:val="34"/>
    <w:qFormat/>
    <w:rsid w:val="003F0D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pap_dk-energy-zec-2%20(1)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B5FB7-FD07-43DF-9896-72ADFA7D6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pap_dk-energy-zec-2 (1)</Template>
  <TotalTime>10</TotalTime>
  <Pages>1</Pages>
  <Words>187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Krzyżowska</dc:creator>
  <cp:keywords/>
  <dc:description/>
  <cp:lastModifiedBy>Janusz Chaberski</cp:lastModifiedBy>
  <cp:revision>5</cp:revision>
  <cp:lastPrinted>2020-02-17T11:19:00Z</cp:lastPrinted>
  <dcterms:created xsi:type="dcterms:W3CDTF">2020-05-14T16:25:00Z</dcterms:created>
  <dcterms:modified xsi:type="dcterms:W3CDTF">2024-02-02T10:35:00Z</dcterms:modified>
</cp:coreProperties>
</file>